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C08E4" w14:textId="77777777" w:rsidR="000F4885" w:rsidRDefault="000F4885" w:rsidP="000F4885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</w:rPr>
        <w:t>John HOLM</w:t>
      </w:r>
      <w:r>
        <w:rPr>
          <w:rStyle w:val="Hyperlink"/>
          <w:rFonts w:cs="Times New Roman"/>
          <w:color w:val="auto"/>
          <w:szCs w:val="24"/>
          <w:u w:val="none"/>
        </w:rPr>
        <w:t xml:space="preserve">   </w:t>
      </w:r>
      <w:proofErr w:type="gramStart"/>
      <w:r>
        <w:rPr>
          <w:rStyle w:val="Hyperlink"/>
          <w:rFonts w:cs="Times New Roman"/>
          <w:color w:val="auto"/>
          <w:szCs w:val="24"/>
          <w:u w:val="none"/>
        </w:rPr>
        <w:t xml:space="preserve">   (</w:t>
      </w:r>
      <w:proofErr w:type="gramEnd"/>
      <w:r>
        <w:rPr>
          <w:rStyle w:val="Hyperlink"/>
          <w:rFonts w:cs="Times New Roman"/>
          <w:color w:val="auto"/>
          <w:szCs w:val="24"/>
          <w:u w:val="none"/>
        </w:rPr>
        <w:t>fl.1450)</w:t>
      </w:r>
    </w:p>
    <w:p w14:paraId="76EDCAA6" w14:textId="77777777" w:rsidR="000F4885" w:rsidRDefault="000F4885" w:rsidP="000F4885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of Thorndon, Suffolk. Yeoman.</w:t>
      </w:r>
    </w:p>
    <w:p w14:paraId="1B842882" w14:textId="77777777" w:rsidR="000F4885" w:rsidRDefault="000F4885" w:rsidP="000F4885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3812D3C6" w14:textId="77777777" w:rsidR="000F4885" w:rsidRDefault="000F4885" w:rsidP="000F4885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455336E2" w14:textId="77777777" w:rsidR="000F4885" w:rsidRDefault="000F4885" w:rsidP="000F4885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  <w:t>1450</w:t>
      </w:r>
      <w:r>
        <w:rPr>
          <w:rStyle w:val="Hyperlink"/>
          <w:rFonts w:cs="Times New Roman"/>
          <w:color w:val="auto"/>
          <w:szCs w:val="24"/>
          <w:u w:val="none"/>
        </w:rPr>
        <w:tab/>
        <w:t>Sir Geoffrey Radclyf(q.v.) brought a plaint of trespass against him.</w:t>
      </w:r>
    </w:p>
    <w:p w14:paraId="246D61C8" w14:textId="77777777" w:rsidR="000F4885" w:rsidRDefault="000F4885" w:rsidP="000F4885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ab/>
      </w:r>
      <w:r>
        <w:rPr>
          <w:rStyle w:val="Hyperlink"/>
          <w:rFonts w:cs="Times New Roman"/>
          <w:color w:val="auto"/>
          <w:szCs w:val="24"/>
          <w:u w:val="none"/>
        </w:rPr>
        <w:tab/>
      </w:r>
      <w:r w:rsidRPr="00F26C43">
        <w:rPr>
          <w:rFonts w:cs="Times New Roman"/>
          <w:szCs w:val="24"/>
        </w:rPr>
        <w:t>(</w:t>
      </w:r>
      <w:hyperlink r:id="rId6" w:history="1">
        <w:r w:rsidRPr="00F26C43">
          <w:rPr>
            <w:rStyle w:val="Hyperlink"/>
            <w:rFonts w:cs="Times New Roman"/>
            <w:color w:val="auto"/>
            <w:szCs w:val="24"/>
          </w:rPr>
          <w:t>http://aalt.law.uh.edu/Indices/CP40Indices/CP40no758/CP40no758Pl.htm</w:t>
        </w:r>
      </w:hyperlink>
      <w:r>
        <w:rPr>
          <w:rStyle w:val="Hyperlink"/>
          <w:rFonts w:cs="Times New Roman"/>
          <w:color w:val="auto"/>
          <w:szCs w:val="24"/>
          <w:u w:val="none"/>
        </w:rPr>
        <w:t xml:space="preserve"> )</w:t>
      </w:r>
    </w:p>
    <w:p w14:paraId="134CFBCB" w14:textId="77777777" w:rsidR="000F4885" w:rsidRDefault="000F4885" w:rsidP="000F4885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0B644ED3" w14:textId="77777777" w:rsidR="000F4885" w:rsidRDefault="000F4885" w:rsidP="000F4885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</w:p>
    <w:p w14:paraId="2230B159" w14:textId="77777777" w:rsidR="000F4885" w:rsidRDefault="000F4885" w:rsidP="000F4885">
      <w:pPr>
        <w:pStyle w:val="NoSpacing"/>
        <w:tabs>
          <w:tab w:val="left" w:pos="720"/>
        </w:tabs>
        <w:ind w:left="1440" w:hanging="1440"/>
        <w:rPr>
          <w:rStyle w:val="Hyperlink"/>
          <w:rFonts w:cs="Times New Roman"/>
          <w:color w:val="auto"/>
          <w:szCs w:val="24"/>
          <w:u w:val="none"/>
        </w:rPr>
      </w:pPr>
      <w:r>
        <w:rPr>
          <w:rStyle w:val="Hyperlink"/>
          <w:rFonts w:cs="Times New Roman"/>
          <w:color w:val="auto"/>
          <w:szCs w:val="24"/>
          <w:u w:val="none"/>
        </w:rPr>
        <w:t>13 May 2017</w:t>
      </w:r>
    </w:p>
    <w:p w14:paraId="4D1AC2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F4AA6" w14:textId="77777777" w:rsidR="000F4885" w:rsidRDefault="000F4885" w:rsidP="009139A6">
      <w:r>
        <w:separator/>
      </w:r>
    </w:p>
  </w:endnote>
  <w:endnote w:type="continuationSeparator" w:id="0">
    <w:p w14:paraId="41A26ACD" w14:textId="77777777" w:rsidR="000F4885" w:rsidRDefault="000F48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709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370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D7071" w14:textId="77777777" w:rsidR="000F4885" w:rsidRDefault="000F4885" w:rsidP="009139A6">
      <w:r>
        <w:separator/>
      </w:r>
    </w:p>
  </w:footnote>
  <w:footnote w:type="continuationSeparator" w:id="0">
    <w:p w14:paraId="3D1CC741" w14:textId="77777777" w:rsidR="000F4885" w:rsidRDefault="000F48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56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299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6D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885"/>
    <w:rsid w:val="000666E0"/>
    <w:rsid w:val="000F488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ED8E7"/>
  <w15:chartTrackingRefBased/>
  <w15:docId w15:val="{DDD46D9E-3DF2-465E-8F02-7C8001623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nhideWhenUsed/>
    <w:rsid w:val="000F48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2023-11-29T20:36:00Z</dcterms:created>
  <dcterms:modified xsi:type="dcterms:W3CDTF">2023-11-29T20:36:00Z</dcterms:modified>
</cp:coreProperties>
</file>